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B16" w:rsidRDefault="005F7AE9" w:rsidP="00AF5B1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Bijlage 2 </w:t>
      </w:r>
      <w:r w:rsidR="00FB5279">
        <w:rPr>
          <w:rFonts w:ascii="Arial-BoldMT" w:hAnsi="Arial-BoldMT" w:cs="Arial-BoldMT"/>
          <w:b/>
          <w:bCs/>
          <w:color w:val="000000"/>
          <w:sz w:val="24"/>
          <w:szCs w:val="24"/>
        </w:rPr>
        <w:t>–</w:t>
      </w:r>
      <w:r w:rsidR="00AF5B16"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 Inschrijvingsbiljet</w:t>
      </w:r>
    </w:p>
    <w:p w:rsidR="00FB5279" w:rsidRDefault="00FB5279" w:rsidP="00AF5B1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De hierna te noemen inschrijver(s):</w:t>
      </w: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410"/>
        <w:gridCol w:w="1417"/>
        <w:gridCol w:w="2126"/>
        <w:gridCol w:w="1418"/>
        <w:gridCol w:w="1276"/>
      </w:tblGrid>
      <w:tr w:rsidR="00AF5B16" w:rsidTr="00F94353">
        <w:tc>
          <w:tcPr>
            <w:tcW w:w="392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a: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Gevestigd te: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 xml:space="preserve">KVK-nummer: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</w:tr>
      <w:tr w:rsidR="00AF5B16" w:rsidTr="00F94353">
        <w:tc>
          <w:tcPr>
            <w:tcW w:w="392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</w:tr>
      <w:tr w:rsidR="00AF5B16" w:rsidTr="00F94353">
        <w:tc>
          <w:tcPr>
            <w:tcW w:w="392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b: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F5B16" w:rsidRDefault="00AF5B16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Gevestigd te: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F5B16" w:rsidRDefault="00AF5B16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AF5B16" w:rsidRDefault="00AF5B16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 xml:space="preserve">KVK-nummer: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</w:tr>
      <w:tr w:rsidR="00AF5B16" w:rsidTr="00F94353">
        <w:tc>
          <w:tcPr>
            <w:tcW w:w="392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</w:tr>
      <w:tr w:rsidR="00AF5B16" w:rsidTr="00F94353">
        <w:tc>
          <w:tcPr>
            <w:tcW w:w="392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c: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F5B16" w:rsidRDefault="00AF5B16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Gevestigd te: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F5B16" w:rsidRDefault="00AF5B16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AF5B16" w:rsidRDefault="00AF5B16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 xml:space="preserve">KVK-nummer: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</w:tr>
      <w:tr w:rsidR="00AF5B16" w:rsidTr="00F94353">
        <w:tc>
          <w:tcPr>
            <w:tcW w:w="392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</w:tr>
      <w:tr w:rsidR="00AF5B16" w:rsidTr="00F94353">
        <w:tc>
          <w:tcPr>
            <w:tcW w:w="392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AF5B16" w:rsidRDefault="00AF5B16" w:rsidP="00AF5B1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</w:tr>
    </w:tbl>
    <w:p w:rsidR="00AF5B16" w:rsidRP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i/>
          <w:color w:val="666666"/>
          <w:sz w:val="16"/>
          <w:szCs w:val="16"/>
        </w:rPr>
      </w:pPr>
      <w:r w:rsidRPr="00AF5B16">
        <w:rPr>
          <w:rFonts w:ascii="ArialMT" w:hAnsi="ArialMT" w:cs="ArialMT"/>
          <w:i/>
          <w:color w:val="666666"/>
          <w:sz w:val="16"/>
          <w:szCs w:val="16"/>
        </w:rPr>
        <w:t>(Bij een natuurlijk persoon naam en voornamen voluit, bij een rechtspersoon de statutaire naam; bij een natuurlijk persoon de woonplaats, bij een rechtspersoon de vestigingsplaats)</w:t>
      </w: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verklaart (verklaren) zich door ondertekening dezes bereid de opdracht voor:</w:t>
      </w: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“</w:t>
      </w:r>
      <w:r w:rsidR="00B04C62">
        <w:rPr>
          <w:rFonts w:ascii="ArialMT" w:hAnsi="ArialMT" w:cs="ArialMT"/>
          <w:color w:val="000000"/>
          <w:sz w:val="18"/>
          <w:szCs w:val="18"/>
        </w:rPr>
        <w:t xml:space="preserve">Renovatie zuiveringskring </w:t>
      </w:r>
      <w:r w:rsidR="00626CF2">
        <w:rPr>
          <w:rFonts w:ascii="ArialMT" w:hAnsi="ArialMT" w:cs="ArialMT"/>
          <w:color w:val="000000"/>
          <w:sz w:val="18"/>
          <w:szCs w:val="18"/>
        </w:rPr>
        <w:t>Bodegraven</w:t>
      </w:r>
      <w:bookmarkStart w:id="0" w:name="_GoBack"/>
      <w:bookmarkEnd w:id="0"/>
      <w:r w:rsidRPr="00AF5B16">
        <w:rPr>
          <w:rFonts w:ascii="ArialMT" w:hAnsi="ArialMT" w:cs="ArialMT"/>
          <w:i/>
          <w:color w:val="000000"/>
          <w:sz w:val="18"/>
          <w:szCs w:val="18"/>
        </w:rPr>
        <w:t>”</w:t>
      </w:r>
      <w:r w:rsidR="00A2594A">
        <w:rPr>
          <w:rFonts w:ascii="ArialMT" w:hAnsi="ArialMT" w:cs="ArialMT"/>
          <w:color w:val="000000"/>
          <w:sz w:val="18"/>
          <w:szCs w:val="18"/>
        </w:rPr>
        <w:t xml:space="preserve">, bestek </w:t>
      </w:r>
      <w:r>
        <w:rPr>
          <w:rFonts w:ascii="ArialMT" w:hAnsi="ArialMT" w:cs="ArialMT"/>
          <w:color w:val="000000"/>
          <w:sz w:val="18"/>
          <w:szCs w:val="18"/>
        </w:rPr>
        <w:t xml:space="preserve"> en bijbehorende documenten</w:t>
      </w: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  <w:r>
        <w:rPr>
          <w:rFonts w:ascii="ArialMT" w:hAnsi="ArialMT" w:cs="ArialMT"/>
          <w:color w:val="666666"/>
          <w:sz w:val="18"/>
          <w:szCs w:val="18"/>
        </w:rPr>
        <w:t>(aanduiding van de opdracht volgens het bestek of het beschrijvend document)</w:t>
      </w: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uit te voeren voor een bedrag, de omzetbelasting daarin niet inbegrepen, van:</w:t>
      </w: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 xml:space="preserve">__________________________________________ euro </w:t>
      </w:r>
      <w:r>
        <w:rPr>
          <w:rFonts w:ascii="ArialMT" w:hAnsi="ArialMT" w:cs="ArialMT"/>
          <w:color w:val="666666"/>
          <w:sz w:val="18"/>
          <w:szCs w:val="18"/>
        </w:rPr>
        <w:t>(bedrag in cijfers)</w:t>
      </w: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 xml:space="preserve">__________________________________________ euro </w:t>
      </w:r>
      <w:r>
        <w:rPr>
          <w:rFonts w:ascii="ArialMT" w:hAnsi="ArialMT" w:cs="ArialMT"/>
          <w:color w:val="666666"/>
          <w:sz w:val="18"/>
          <w:szCs w:val="18"/>
        </w:rPr>
        <w:t>(bedrag in letters).</w:t>
      </w: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Het ter zake van de omzetbelasting verschuldigde bedrag bedraagt:</w:t>
      </w: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 xml:space="preserve">__________________________________________ euro </w:t>
      </w:r>
      <w:r>
        <w:rPr>
          <w:rFonts w:ascii="ArialMT" w:hAnsi="ArialMT" w:cs="ArialMT"/>
          <w:color w:val="666666"/>
          <w:sz w:val="18"/>
          <w:szCs w:val="18"/>
        </w:rPr>
        <w:t>(bedrag in cijfers)</w:t>
      </w: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 xml:space="preserve">__________________________________________ euro </w:t>
      </w:r>
      <w:r>
        <w:rPr>
          <w:rFonts w:ascii="ArialMT" w:hAnsi="ArialMT" w:cs="ArialMT"/>
          <w:color w:val="666666"/>
          <w:sz w:val="18"/>
          <w:szCs w:val="18"/>
        </w:rPr>
        <w:t>(bedrag in letters).</w:t>
      </w: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In geval van een inschrijving door een samenwerkingsverband van ondernemers wijzen de inschrijvers de hierboven onder a. genoemde inschrijver aan als gemachtigde om hen in alle zaken</w:t>
      </w: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in het kader van de aanbestedingsprocedure en de uitvoering van de opdracht te vertegenwoordigen.</w:t>
      </w: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De inschrijver(s) verklaart (verklaren) deze inschrijving te doen overeenkomstig de bepalingen van het Aanbestedingsreglement 2012 en met inachtneming van de bepalingen en de gegevens</w:t>
      </w:r>
    </w:p>
    <w:p w:rsidR="00290251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zoals deze zijn omschreven in de voor de inschrijving relevante stukken</w:t>
      </w: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.</w:t>
      </w: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Gedaan</w:t>
      </w:r>
      <w:r w:rsidR="00290251">
        <w:rPr>
          <w:rFonts w:ascii="ArialMT" w:hAnsi="ArialMT" w:cs="ArialMT"/>
          <w:color w:val="000000"/>
          <w:sz w:val="18"/>
          <w:szCs w:val="18"/>
        </w:rPr>
        <w:t xml:space="preserve"> op _______________________</w:t>
      </w:r>
      <w:r>
        <w:rPr>
          <w:rFonts w:ascii="ArialMT" w:hAnsi="ArialMT" w:cs="ArialMT"/>
          <w:color w:val="000000"/>
          <w:sz w:val="18"/>
          <w:szCs w:val="18"/>
        </w:rPr>
        <w:t xml:space="preserve"> </w:t>
      </w:r>
      <w:r>
        <w:rPr>
          <w:rFonts w:ascii="ArialMT" w:hAnsi="ArialMT" w:cs="ArialMT"/>
          <w:color w:val="666666"/>
          <w:sz w:val="18"/>
          <w:szCs w:val="18"/>
        </w:rPr>
        <w:t>(datum)</w:t>
      </w:r>
      <w:r>
        <w:rPr>
          <w:rFonts w:ascii="ArialMT" w:hAnsi="ArialMT" w:cs="ArialMT"/>
          <w:color w:val="000000"/>
          <w:sz w:val="18"/>
          <w:szCs w:val="18"/>
        </w:rPr>
        <w:t xml:space="preserve">, te________________________ </w:t>
      </w:r>
      <w:r>
        <w:rPr>
          <w:rFonts w:ascii="ArialMT" w:hAnsi="ArialMT" w:cs="ArialMT"/>
          <w:color w:val="666666"/>
          <w:sz w:val="18"/>
          <w:szCs w:val="18"/>
        </w:rPr>
        <w:t>(plaats).</w:t>
      </w: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666666"/>
          <w:sz w:val="18"/>
          <w:szCs w:val="18"/>
        </w:rPr>
      </w:pPr>
    </w:p>
    <w:p w:rsidR="00AF5B16" w:rsidRDefault="00AF5B16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De inschrijver(s)</w:t>
      </w:r>
    </w:p>
    <w:p w:rsidR="00290251" w:rsidRDefault="00290251" w:rsidP="00AF5B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"/>
        <w:gridCol w:w="1511"/>
        <w:gridCol w:w="1417"/>
        <w:gridCol w:w="1757"/>
        <w:gridCol w:w="850"/>
        <w:gridCol w:w="2410"/>
        <w:gridCol w:w="912"/>
      </w:tblGrid>
      <w:tr w:rsidR="00290251" w:rsidTr="00F94353">
        <w:trPr>
          <w:trHeight w:val="955"/>
        </w:trPr>
        <w:tc>
          <w:tcPr>
            <w:tcW w:w="385" w:type="dxa"/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a: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(handtekening)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290251" w:rsidRDefault="00F94353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(naam)</w:t>
            </w:r>
            <w:r w:rsidR="00290251">
              <w:rPr>
                <w:rFonts w:ascii="ArialMT" w:hAnsi="ArialMT" w:cs="ArialM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(functie)</w:t>
            </w:r>
          </w:p>
        </w:tc>
      </w:tr>
      <w:tr w:rsidR="00290251" w:rsidTr="00F94353">
        <w:tc>
          <w:tcPr>
            <w:tcW w:w="385" w:type="dxa"/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</w:tr>
      <w:tr w:rsidR="00290251" w:rsidTr="00F94353">
        <w:trPr>
          <w:trHeight w:val="802"/>
        </w:trPr>
        <w:tc>
          <w:tcPr>
            <w:tcW w:w="385" w:type="dxa"/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b: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(handtekening)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290251" w:rsidRDefault="00F94353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(naam):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(functie)</w:t>
            </w:r>
          </w:p>
        </w:tc>
      </w:tr>
      <w:tr w:rsidR="00290251" w:rsidTr="00F94353">
        <w:tc>
          <w:tcPr>
            <w:tcW w:w="385" w:type="dxa"/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</w:tr>
      <w:tr w:rsidR="00290251" w:rsidTr="00F94353">
        <w:trPr>
          <w:trHeight w:val="1072"/>
        </w:trPr>
        <w:tc>
          <w:tcPr>
            <w:tcW w:w="385" w:type="dxa"/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c: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(handtekening)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290251" w:rsidRDefault="00F94353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(naam)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vAlign w:val="bottom"/>
          </w:tcPr>
          <w:p w:rsidR="00290251" w:rsidRDefault="00290251" w:rsidP="00F94353">
            <w:pPr>
              <w:autoSpaceDE w:val="0"/>
              <w:autoSpaceDN w:val="0"/>
              <w:adjustRightInd w:val="0"/>
              <w:jc w:val="right"/>
              <w:rPr>
                <w:rFonts w:ascii="ArialMT" w:hAnsi="ArialMT" w:cs="ArialMT"/>
                <w:color w:val="000000"/>
                <w:sz w:val="18"/>
                <w:szCs w:val="18"/>
              </w:rPr>
            </w:pPr>
            <w:r>
              <w:rPr>
                <w:rFonts w:ascii="ArialMT" w:hAnsi="ArialMT" w:cs="ArialMT"/>
                <w:color w:val="000000"/>
                <w:sz w:val="18"/>
                <w:szCs w:val="18"/>
              </w:rPr>
              <w:t>(functie)</w:t>
            </w:r>
          </w:p>
        </w:tc>
      </w:tr>
      <w:tr w:rsidR="00290251" w:rsidTr="00F94353">
        <w:tc>
          <w:tcPr>
            <w:tcW w:w="385" w:type="dxa"/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:rsidR="00290251" w:rsidRDefault="00290251" w:rsidP="00E376B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18"/>
                <w:szCs w:val="18"/>
              </w:rPr>
            </w:pPr>
          </w:p>
        </w:tc>
      </w:tr>
    </w:tbl>
    <w:p w:rsidR="00DA04E5" w:rsidRDefault="00DA04E5" w:rsidP="00AF5B16"/>
    <w:sectPr w:rsidR="00DA04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251" w:rsidRDefault="00290251" w:rsidP="00290251">
      <w:pPr>
        <w:spacing w:after="0" w:line="240" w:lineRule="auto"/>
      </w:pPr>
      <w:r>
        <w:separator/>
      </w:r>
    </w:p>
  </w:endnote>
  <w:endnote w:type="continuationSeparator" w:id="0">
    <w:p w:rsidR="00290251" w:rsidRDefault="00290251" w:rsidP="00290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251" w:rsidRDefault="00290251" w:rsidP="00290251">
      <w:pPr>
        <w:spacing w:after="0" w:line="240" w:lineRule="auto"/>
      </w:pPr>
      <w:r>
        <w:separator/>
      </w:r>
    </w:p>
  </w:footnote>
  <w:footnote w:type="continuationSeparator" w:id="0">
    <w:p w:rsidR="00290251" w:rsidRDefault="00290251" w:rsidP="002902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humbnailPath" w:val="C:\Users\doverbeek\AppData\Local\Temp\tmpEB4E.png"/>
  </w:docVars>
  <w:rsids>
    <w:rsidRoot w:val="00AF5B16"/>
    <w:rsid w:val="00001B39"/>
    <w:rsid w:val="00290251"/>
    <w:rsid w:val="005F7AE9"/>
    <w:rsid w:val="00626CF2"/>
    <w:rsid w:val="00A15335"/>
    <w:rsid w:val="00A2594A"/>
    <w:rsid w:val="00AF5B16"/>
    <w:rsid w:val="00B04C62"/>
    <w:rsid w:val="00D53B0E"/>
    <w:rsid w:val="00DA04E5"/>
    <w:rsid w:val="00F94353"/>
    <w:rsid w:val="00FB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9BF4A"/>
  <w15:docId w15:val="{198B06AC-3753-48D9-B050-FD60F140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AF5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2902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90251"/>
  </w:style>
  <w:style w:type="paragraph" w:styleId="Voettekst">
    <w:name w:val="footer"/>
    <w:basedOn w:val="Standaard"/>
    <w:link w:val="VoettekstChar"/>
    <w:uiPriority w:val="99"/>
    <w:unhideWhenUsed/>
    <w:rsid w:val="002902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90251"/>
  </w:style>
  <w:style w:type="paragraph" w:styleId="Ballontekst">
    <w:name w:val="Balloon Text"/>
    <w:basedOn w:val="Standaard"/>
    <w:link w:val="BallontekstChar"/>
    <w:uiPriority w:val="99"/>
    <w:semiHidden/>
    <w:unhideWhenUsed/>
    <w:rsid w:val="00290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02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C144FE72.dotm</Template>
  <TotalTime>2</TotalTime>
  <Pages>1</Pages>
  <Words>280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Iv-Groep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isramtahalsing</dc:creator>
  <cp:lastModifiedBy>Serge Westdijk</cp:lastModifiedBy>
  <cp:revision>5</cp:revision>
  <dcterms:created xsi:type="dcterms:W3CDTF">2020-07-13T07:01:00Z</dcterms:created>
  <dcterms:modified xsi:type="dcterms:W3CDTF">2021-01-08T18:19:00Z</dcterms:modified>
</cp:coreProperties>
</file>